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1817B6C6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FC6062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F64A0" w:rsidRPr="009C70B5">
        <w:rPr>
          <w:b/>
          <w:noProof/>
          <w:sz w:val="24"/>
        </w:rPr>
        <w:t>S5-24155</w:t>
      </w:r>
      <w:r w:rsidR="009F64A0">
        <w:rPr>
          <w:b/>
          <w:noProof/>
          <w:sz w:val="24"/>
        </w:rPr>
        <w:t>6</w:t>
      </w:r>
    </w:p>
    <w:p w14:paraId="7DE93618" w14:textId="6133A1CD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C6062" w:rsidRPr="00FC6062">
        <w:rPr>
          <w:vertAlign w:val="superscript"/>
        </w:rPr>
        <w:t>th</w:t>
      </w:r>
      <w:proofErr w:type="spellEnd"/>
      <w:r w:rsidR="00FC6062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36EE950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9F64A0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673DF7B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9F7429">
                <w:rPr>
                  <w:b/>
                  <w:noProof/>
                  <w:sz w:val="28"/>
                </w:rPr>
                <w:t>7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877E3B7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9F7429">
              <w:rPr>
                <w:noProof/>
              </w:rPr>
              <w:t>7</w:t>
            </w:r>
            <w:r w:rsidRPr="00C7103B">
              <w:rPr>
                <w:noProof/>
              </w:rPr>
              <w:t xml:space="preserve"> </w:t>
            </w:r>
            <w:r w:rsidR="0067047F" w:rsidRPr="0067047F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470666B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0A48">
                <w:rPr>
                  <w:noProof/>
                </w:rPr>
                <w:t xml:space="preserve">Ericsson </w:t>
              </w:r>
            </w:fldSimple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444B530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16E9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76A38DDE" w:rsidR="003D0A48" w:rsidRDefault="0037600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24D608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9F7429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89005" w14:textId="407D33ED" w:rsidR="0054760B" w:rsidRDefault="0054760B" w:rsidP="0054760B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FC6062">
              <w:t>0</w:t>
            </w:r>
            <w:r>
              <w:t>2 this rule is not followed.</w:t>
            </w:r>
          </w:p>
          <w:p w14:paraId="31A12624" w14:textId="1589EC6E" w:rsidR="00A2064B" w:rsidRPr="004D6A33" w:rsidRDefault="0054760B" w:rsidP="0054760B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2884E5D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bookmarkEnd w:id="2"/>
            <w:r w:rsidR="009F64A0">
              <w:rPr>
                <w:noProof/>
              </w:rPr>
              <w:t>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5938F940" w14:textId="77777777" w:rsidR="00D63063" w:rsidRDefault="00D63063" w:rsidP="00D63063">
      <w:pPr>
        <w:pStyle w:val="Heading3"/>
      </w:pPr>
      <w:bookmarkStart w:id="4" w:name="_Toc406430963"/>
      <w:bookmarkEnd w:id="0"/>
      <w:bookmarkEnd w:id="3"/>
      <w:r>
        <w:lastRenderedPageBreak/>
        <w:t>4.4.1</w:t>
      </w:r>
      <w:r>
        <w:tab/>
        <w:t>Attribute properties</w:t>
      </w:r>
      <w:bookmarkEnd w:id="4"/>
    </w:p>
    <w:p w14:paraId="79BEE436" w14:textId="77777777" w:rsidR="00D63063" w:rsidRDefault="00D63063" w:rsidP="00D63063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2B45F543" w14:textId="77777777" w:rsidR="00D63063" w:rsidRDefault="00D63063" w:rsidP="00D63063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D63063" w14:paraId="7001A3D6" w14:textId="77777777" w:rsidTr="00B57423">
        <w:trPr>
          <w:cantSplit/>
          <w:tblHeader/>
        </w:trPr>
        <w:tc>
          <w:tcPr>
            <w:tcW w:w="2835" w:type="dxa"/>
            <w:shd w:val="clear" w:color="auto" w:fill="D9D9D9"/>
            <w:vAlign w:val="center"/>
          </w:tcPr>
          <w:p w14:paraId="35DED8BE" w14:textId="77777777" w:rsidR="00D63063" w:rsidRDefault="00D63063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95" w:type="dxa"/>
            <w:shd w:val="clear" w:color="auto" w:fill="D9D9D9"/>
            <w:vAlign w:val="center"/>
          </w:tcPr>
          <w:p w14:paraId="412DBCDA" w14:textId="77777777" w:rsidR="00D63063" w:rsidRDefault="00D63063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12B2CA25" w14:textId="77777777" w:rsidR="00D63063" w:rsidRDefault="00D63063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D63063" w14:paraId="7B7AC350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9F74401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95" w:type="dxa"/>
            <w:vAlign w:val="center"/>
          </w:tcPr>
          <w:p w14:paraId="6DF8863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72410FF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450E74D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6A5043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 0..1</w:t>
            </w:r>
          </w:p>
        </w:tc>
        <w:tc>
          <w:tcPr>
            <w:tcW w:w="2409" w:type="dxa"/>
          </w:tcPr>
          <w:p w14:paraId="139EAC76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494AEA7B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5A1252B0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BFB1A42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3B2B142B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7EB1865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D63063" w14:paraId="11C703E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2FA3D7DD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95" w:type="dxa"/>
            <w:vAlign w:val="center"/>
          </w:tcPr>
          <w:p w14:paraId="3B9D003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111F24E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2D6F48D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B70A821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BEECAD5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42E84D35" w14:textId="44C508F4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5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6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64E6BF9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351262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B316A4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5BE163C2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AEDAB28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95" w:type="dxa"/>
            <w:vAlign w:val="center"/>
          </w:tcPr>
          <w:p w14:paraId="2ACBE92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6BBBA1C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1839523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6A14C201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39638405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39CC7D9F" w14:textId="18013CF2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8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4FC136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580492F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843491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56D69D7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0BCF572" w14:textId="77777777" w:rsidR="00D63063" w:rsidRDefault="00D63063" w:rsidP="00B57423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95" w:type="dxa"/>
            <w:vAlign w:val="center"/>
          </w:tcPr>
          <w:p w14:paraId="1C210CC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3AF4EE0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615BC54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18AB1220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E32259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25A9B089" w14:textId="3D6ECB58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9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0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E6498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29F2D5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F9A2050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710BF6E7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264AB24" w14:textId="77777777" w:rsidR="00D63063" w:rsidRDefault="00D63063" w:rsidP="00B57423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95" w:type="dxa"/>
            <w:vAlign w:val="center"/>
          </w:tcPr>
          <w:p w14:paraId="6B0638A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68B9325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23CC4CBB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6FA86CB6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B5F6699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05EFC564" w14:textId="71E7711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1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2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5A743D95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86B561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D1BB52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2B30F2D4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30BEC02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95" w:type="dxa"/>
            <w:vAlign w:val="center"/>
          </w:tcPr>
          <w:p w14:paraId="2B69FEBD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1C5E75CC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6ED9E47B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81F2690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17411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7D292D4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FBBDF4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5718DD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5A81C4" w14:textId="77777777" w:rsidR="00D63063" w:rsidRDefault="00D63063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73245482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FE07275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95" w:type="dxa"/>
            <w:vAlign w:val="center"/>
          </w:tcPr>
          <w:p w14:paraId="3093A049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2A78E9B0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7BA9BE4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9F4C218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DC6DD92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512F157C" w14:textId="1CB21C1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3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4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1658222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E23A995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492D8A6D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4715BDC8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53CAE20E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95" w:type="dxa"/>
            <w:vAlign w:val="center"/>
          </w:tcPr>
          <w:p w14:paraId="294F236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d= Mobile Country Codes (MCC)|| Mobile Network Codes(MNC) (Ref. 3GPP TS 23.003[12])</w:t>
            </w:r>
          </w:p>
          <w:p w14:paraId="5C0E0AF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21C7C328" w14:textId="77777777" w:rsidR="00D63063" w:rsidRDefault="00D63063" w:rsidP="00B5742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0796A11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and also the changing rate.</w:t>
            </w:r>
          </w:p>
          <w:p w14:paraId="38AD99E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6F5605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409" w:type="dxa"/>
            <w:vAlign w:val="center"/>
          </w:tcPr>
          <w:p w14:paraId="3E7E09BA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044804DB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1..*</w:t>
            </w:r>
          </w:p>
          <w:p w14:paraId="59EF08B1" w14:textId="07CDCB26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5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6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422D64EA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62852D16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2A1F9B28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1990122B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D63063" w14:paraId="21C73911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281E8A68" w14:textId="77777777" w:rsidR="00D63063" w:rsidRDefault="00D63063" w:rsidP="00B57423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95" w:type="dxa"/>
            <w:vAlign w:val="center"/>
          </w:tcPr>
          <w:p w14:paraId="36B08F13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2E6D96D5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3D40356E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634EA4CF" w14:textId="77777777" w:rsidR="00D63063" w:rsidRDefault="00D63063" w:rsidP="00D63063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finished.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5B158FF6" w14:textId="77777777" w:rsidR="00D63063" w:rsidRDefault="00D63063" w:rsidP="00D63063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6540A662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vAlign w:val="center"/>
          </w:tcPr>
          <w:p w14:paraId="7C3BEB85" w14:textId="77777777" w:rsidR="00D63063" w:rsidRDefault="00D63063" w:rsidP="00B57423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D63063" w14:paraId="15D06CC6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2E4FC71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95" w:type="dxa"/>
            <w:vAlign w:val="center"/>
          </w:tcPr>
          <w:p w14:paraId="55B56EE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2C6BF3C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4473CFB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29F38E32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FA2E648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27695B5C" w14:textId="190EE2EF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7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8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FE28E0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16E449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4AC765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085C1666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7E9A957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95" w:type="dxa"/>
            <w:vAlign w:val="center"/>
          </w:tcPr>
          <w:p w14:paraId="5A125E6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0DBC4932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0B50CA59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56F813D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1BDD0E3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multiplicity: 1</w:t>
            </w:r>
            <w:r>
              <w:rPr>
                <w:rFonts w:hint="eastAsia"/>
                <w:sz w:val="16"/>
                <w:szCs w:val="16"/>
                <w:lang w:eastAsia="zh-CN"/>
              </w:rPr>
              <w:t>..*</w:t>
            </w:r>
          </w:p>
          <w:p w14:paraId="3A035222" w14:textId="29D8B8B5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9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0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C72A8A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5BC373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609F86E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63066BA2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5EA68DCA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4FD3F3C9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95" w:type="dxa"/>
            <w:vAlign w:val="center"/>
          </w:tcPr>
          <w:p w14:paraId="113C50B8" w14:textId="77777777" w:rsidR="00D63063" w:rsidRPr="00B70C97" w:rsidRDefault="00D63063" w:rsidP="00B57423">
            <w:pPr>
              <w:pStyle w:val="TAL"/>
              <w:rPr>
                <w:sz w:val="16"/>
                <w:szCs w:val="16"/>
                <w:lang w:val="en-US"/>
              </w:rPr>
            </w:pPr>
            <w:r w:rsidRPr="00B70C97">
              <w:rPr>
                <w:sz w:val="16"/>
                <w:szCs w:val="16"/>
                <w:lang w:val="en-US"/>
              </w:rPr>
              <w:t xml:space="preserve">Unique SGSN ID (Ref. 3GPP TS 23.002 [8]). </w:t>
            </w:r>
          </w:p>
          <w:p w14:paraId="51F16F7F" w14:textId="77777777" w:rsidR="00D63063" w:rsidRPr="00B70C97" w:rsidRDefault="00D63063" w:rsidP="00B57423">
            <w:pPr>
              <w:pStyle w:val="TAL"/>
              <w:rPr>
                <w:sz w:val="16"/>
                <w:szCs w:val="16"/>
                <w:lang w:val="en-US"/>
              </w:rPr>
            </w:pPr>
          </w:p>
          <w:p w14:paraId="364F2E02" w14:textId="77777777" w:rsidR="00D63063" w:rsidRPr="00B70C97" w:rsidRDefault="00D63063" w:rsidP="00B57423">
            <w:pPr>
              <w:pStyle w:val="TAL"/>
              <w:rPr>
                <w:snapToGrid w:val="0"/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16A4D886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D133F55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7671719F" w14:textId="6C72588F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1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2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7920E77B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E5D4A4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BF8461C" w14:textId="77777777" w:rsidR="00D63063" w:rsidRDefault="00D63063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41133990" w14:textId="77777777" w:rsidTr="00B57423">
        <w:trPr>
          <w:cantSplit/>
          <w:tblHeader/>
        </w:trPr>
        <w:tc>
          <w:tcPr>
            <w:tcW w:w="2835" w:type="dxa"/>
            <w:shd w:val="clear" w:color="auto" w:fill="D9D9D9"/>
            <w:vAlign w:val="center"/>
          </w:tcPr>
          <w:p w14:paraId="369A749F" w14:textId="77777777" w:rsidR="00D63063" w:rsidRDefault="00D63063" w:rsidP="00B57423">
            <w:pPr>
              <w:pStyle w:val="TAH"/>
            </w:pPr>
            <w:r>
              <w:t>Attribute related to role</w:t>
            </w:r>
          </w:p>
        </w:tc>
        <w:tc>
          <w:tcPr>
            <w:tcW w:w="4395" w:type="dxa"/>
            <w:shd w:val="clear" w:color="auto" w:fill="D9D9D9"/>
            <w:vAlign w:val="center"/>
          </w:tcPr>
          <w:p w14:paraId="5E78C35D" w14:textId="77777777" w:rsidR="00D63063" w:rsidRDefault="00D63063" w:rsidP="00B57423">
            <w:pPr>
              <w:pStyle w:val="TAH"/>
            </w:pPr>
          </w:p>
        </w:tc>
        <w:tc>
          <w:tcPr>
            <w:tcW w:w="2409" w:type="dxa"/>
            <w:shd w:val="clear" w:color="auto" w:fill="D9D9D9"/>
            <w:vAlign w:val="center"/>
          </w:tcPr>
          <w:p w14:paraId="59EBAB30" w14:textId="77777777" w:rsidR="00D63063" w:rsidRDefault="00D63063" w:rsidP="00B57423">
            <w:pPr>
              <w:pStyle w:val="TAH"/>
            </w:pPr>
          </w:p>
        </w:tc>
      </w:tr>
      <w:tr w:rsidR="00D63063" w14:paraId="0A9CB27F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9941D16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95" w:type="dxa"/>
          </w:tcPr>
          <w:p w14:paraId="622C8B5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61E9705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38802F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3E58DA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877F8B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D8C5A8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3C7A61D6" w14:textId="0729B31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3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4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081267" w14:textId="455DD558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5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6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6B6D41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EF2FB3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190C7C1E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8785E1F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95" w:type="dxa"/>
          </w:tcPr>
          <w:p w14:paraId="7CBF96A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D02E113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2818B7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ED02DD8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237B9A9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57E6C55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B2D415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30A34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F50AF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9B1E78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04EAAF21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F023C5B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95" w:type="dxa"/>
          </w:tcPr>
          <w:p w14:paraId="63D21E0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ED73B3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206FDF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14B241D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AB5256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68DB7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6BB7AE5B" w14:textId="4757818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7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8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0A8C243" w14:textId="2AB431E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9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653138B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C599D0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1CAE6CDA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A4D2954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95" w:type="dxa"/>
          </w:tcPr>
          <w:p w14:paraId="3D37590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F5F2F66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AA04F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28D5851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381D41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B19CA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6D42CB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4C3786E" w14:textId="29420F63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1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2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9EFC1E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DEF9ED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116B850A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A9299EB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95" w:type="dxa"/>
          </w:tcPr>
          <w:p w14:paraId="1527CB7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2B4D70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EA97EE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7775F6E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2994D92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E5C617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49153049" w14:textId="44309C1E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3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4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CEA309E" w14:textId="4DEBFCF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5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6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4F57FDE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DB4855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1C93D76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4DB99FC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95" w:type="dxa"/>
          </w:tcPr>
          <w:p w14:paraId="57AF521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BECBAEE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3CC2B5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AA8154F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D46239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6D0DC1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597E55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4576D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6EE1B1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790E45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2DAEA18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EBBA4C5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95" w:type="dxa"/>
          </w:tcPr>
          <w:p w14:paraId="2FACFA4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</w:p>
          <w:p w14:paraId="1A0B22A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383C5F5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7F22792C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88F94C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74A8F0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325E9E85" w14:textId="683E633C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7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8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72F42204" w14:textId="4FE66BCD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9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0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AC9DB2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CE94FF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46AA0575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F77CB94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95" w:type="dxa"/>
          </w:tcPr>
          <w:p w14:paraId="51C9B93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2D27121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E4AE12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9AC2055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1B61393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BDBDE3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CEA01B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51640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57785D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556313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744313D5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3A03F7C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95" w:type="dxa"/>
          </w:tcPr>
          <w:p w14:paraId="35B033B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3BBD74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183DBD2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38EEB5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CE6745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00924D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59D7F93E" w14:textId="57566A5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1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2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D8199E3" w14:textId="3F8866A6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3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4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7FF9758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01F852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6709DD4F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4C5CD235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95" w:type="dxa"/>
          </w:tcPr>
          <w:p w14:paraId="1FF9109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0FE9327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160034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B6A98E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378B52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58CA6DD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8E48E5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334C8F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B0F6CA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9C7F4D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4CB8284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07C18CA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95" w:type="dxa"/>
          </w:tcPr>
          <w:p w14:paraId="33CF9EE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F0ED8A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37999B5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AE99B6C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EFC3BE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D92D33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04BD33E8" w14:textId="3879270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5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6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697CFFCE" w14:textId="0A62966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7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8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7B6E685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5A597A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7EF32D64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4FEF001E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95" w:type="dxa"/>
          </w:tcPr>
          <w:p w14:paraId="1EE4593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93E5B8F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84B3D9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6987808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E59D83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7C8796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0E6C3A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FEBD57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5686E1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253ABD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74E99170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52214592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95" w:type="dxa"/>
          </w:tcPr>
          <w:p w14:paraId="6176CFC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60DC1B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8CC3FD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EBA498A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BA4079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EC3877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6E2FC93F" w14:textId="26B0A69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9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0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A4875DD" w14:textId="7BE206A1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1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2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08DE826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B3E024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13943E47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F7D725E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95" w:type="dxa"/>
          </w:tcPr>
          <w:p w14:paraId="4A99639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98E0006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7A3EF8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4728BF9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14A205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3C7EE2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807C5E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D40FB3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F139D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144483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47FC719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925F5C5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95" w:type="dxa"/>
          </w:tcPr>
          <w:p w14:paraId="0052677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4577B4B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B21E84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ED7DF2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7A98B75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BDFB6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4661F821" w14:textId="21C807D0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3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4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778EACC" w14:textId="5ED61B3F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5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6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4D461A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36A2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0A797720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A9ED818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95" w:type="dxa"/>
          </w:tcPr>
          <w:p w14:paraId="7AD4DE9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36B565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7DB1BC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BC627B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4BED8F2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9AEEC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1..*</w:t>
            </w:r>
          </w:p>
          <w:p w14:paraId="19C6B63D" w14:textId="5EC285D6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7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8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7749FE53" w14:textId="014204DF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9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60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6CAEB0E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4C4BC5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31CC62F5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0DBB83A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95" w:type="dxa"/>
          </w:tcPr>
          <w:p w14:paraId="38376C5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1448619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CD938E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3469159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E6E1EB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9C482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389414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3995E3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DBF2FC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A98C50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079D1BC6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8FD25AD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95" w:type="dxa"/>
          </w:tcPr>
          <w:p w14:paraId="729B1B1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36A1E03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90E33D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0E72496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E73366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4FBECA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FB3BD6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D77064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A39434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1D731C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089A2873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13F402A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95" w:type="dxa"/>
          </w:tcPr>
          <w:p w14:paraId="628D5EC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47ACC9E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608A3B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247C6C0F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44A3C1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EF0F50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CF42AB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E1771E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47A0A2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8E3720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21ACB7A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D0E7635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95" w:type="dxa"/>
          </w:tcPr>
          <w:p w14:paraId="4ED98C1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AE06171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D06F50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6EF30A99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7CEA6F7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8C3FB6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21918FE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849EB0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962A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6DA599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3B771E9E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A0F20F1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95" w:type="dxa"/>
          </w:tcPr>
          <w:p w14:paraId="316FA72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36B4DEB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698FB4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15ED850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4151F0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954464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119F45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BC00E9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1FD88C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675422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20CC409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3DE6E6F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95" w:type="dxa"/>
          </w:tcPr>
          <w:p w14:paraId="673F8CC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C07F906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8E9090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 N/A</w:t>
            </w:r>
          </w:p>
          <w:p w14:paraId="0F0C7E68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D5A10F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34A45A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35FC54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C1F2C6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2F814F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248E02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61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61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28482" w14:textId="77777777" w:rsidR="007242B9" w:rsidRDefault="007242B9">
      <w:r>
        <w:separator/>
      </w:r>
    </w:p>
  </w:endnote>
  <w:endnote w:type="continuationSeparator" w:id="0">
    <w:p w14:paraId="5CB9B12F" w14:textId="77777777" w:rsidR="007242B9" w:rsidRDefault="00724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88C2" w14:textId="77777777" w:rsidR="007242B9" w:rsidRDefault="007242B9">
      <w:r>
        <w:separator/>
      </w:r>
    </w:p>
  </w:footnote>
  <w:footnote w:type="continuationSeparator" w:id="0">
    <w:p w14:paraId="4D3EAE0D" w14:textId="77777777" w:rsidR="007242B9" w:rsidRDefault="00724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55FB7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4108E"/>
    <w:rsid w:val="003416E9"/>
    <w:rsid w:val="003577F9"/>
    <w:rsid w:val="003609EF"/>
    <w:rsid w:val="0036231A"/>
    <w:rsid w:val="00374DD4"/>
    <w:rsid w:val="00376005"/>
    <w:rsid w:val="003A49CB"/>
    <w:rsid w:val="003B1D42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03685"/>
    <w:rsid w:val="0051580D"/>
    <w:rsid w:val="00530B5F"/>
    <w:rsid w:val="00541040"/>
    <w:rsid w:val="00547111"/>
    <w:rsid w:val="0054760B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5E53BF"/>
    <w:rsid w:val="00600FD5"/>
    <w:rsid w:val="00614BD5"/>
    <w:rsid w:val="00616B58"/>
    <w:rsid w:val="00621188"/>
    <w:rsid w:val="006257ED"/>
    <w:rsid w:val="00654494"/>
    <w:rsid w:val="0065536E"/>
    <w:rsid w:val="00665C47"/>
    <w:rsid w:val="0067047F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242B9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64A0"/>
    <w:rsid w:val="009F734F"/>
    <w:rsid w:val="009F7429"/>
    <w:rsid w:val="00A1069F"/>
    <w:rsid w:val="00A2064B"/>
    <w:rsid w:val="00A246B6"/>
    <w:rsid w:val="00A40EE3"/>
    <w:rsid w:val="00A42893"/>
    <w:rsid w:val="00A47E70"/>
    <w:rsid w:val="00A50CF0"/>
    <w:rsid w:val="00A70167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63063"/>
    <w:rsid w:val="00D66520"/>
    <w:rsid w:val="00DA048B"/>
    <w:rsid w:val="00DA0C68"/>
    <w:rsid w:val="00DA7293"/>
    <w:rsid w:val="00DD2656"/>
    <w:rsid w:val="00DE34CF"/>
    <w:rsid w:val="00E054E2"/>
    <w:rsid w:val="00E13F3D"/>
    <w:rsid w:val="00E23090"/>
    <w:rsid w:val="00E27FCC"/>
    <w:rsid w:val="00E34898"/>
    <w:rsid w:val="00E368AD"/>
    <w:rsid w:val="00EA4E11"/>
    <w:rsid w:val="00EB09B7"/>
    <w:rsid w:val="00EB15EF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6386"/>
    <w:rsid w:val="00FC1AB0"/>
    <w:rsid w:val="00FC6062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1587</Words>
  <Characters>9050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8</cp:revision>
  <cp:lastPrinted>1899-12-31T23:00:00Z</cp:lastPrinted>
  <dcterms:created xsi:type="dcterms:W3CDTF">2024-03-25T15:26:00Z</dcterms:created>
  <dcterms:modified xsi:type="dcterms:W3CDTF">2024-04-06T16:40:00Z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